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20797C">
        <w:rPr>
          <w:rFonts w:ascii="Times New Roman" w:hAnsi="Times New Roman"/>
          <w:color w:val="000000"/>
          <w:sz w:val="24"/>
          <w:szCs w:val="24"/>
        </w:rPr>
        <w:t>15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20797C">
        <w:rPr>
          <w:rFonts w:ascii="Times New Roman" w:hAnsi="Times New Roman"/>
          <w:color w:val="000000"/>
          <w:sz w:val="24"/>
          <w:szCs w:val="24"/>
        </w:rPr>
        <w:t>15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582"/>
        <w:gridCol w:w="2245"/>
        <w:gridCol w:w="1843"/>
        <w:gridCol w:w="1134"/>
        <w:gridCol w:w="1842"/>
        <w:gridCol w:w="1701"/>
        <w:gridCol w:w="2835"/>
      </w:tblGrid>
      <w:tr w:rsidR="00C9265C" w:rsidRPr="00A4227A" w:rsidTr="00C9265C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C937B7">
        <w:tc>
          <w:tcPr>
            <w:tcW w:w="21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(кв.м)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97C" w:rsidRPr="00A4227A" w:rsidTr="00C937B7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A4227A" w:rsidRDefault="00B658F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Барнашов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A4227A" w:rsidRDefault="0020797C" w:rsidP="0019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658F5">
              <w:rPr>
                <w:rFonts w:ascii="Times New Roman" w:hAnsi="Times New Roman"/>
                <w:color w:val="000000"/>
                <w:sz w:val="24"/>
                <w:szCs w:val="24"/>
              </w:rPr>
              <w:t>Начальник отдела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B658F5" w:rsidRDefault="00DC1A6B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658F5">
              <w:rPr>
                <w:rFonts w:ascii="Times New Roman" w:hAnsi="Times New Roman"/>
                <w:color w:val="000000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(безвозмездное пользование, фактическое предоставлени</w:t>
            </w:r>
            <w:r w:rsidR="00C937B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A4227A" w:rsidRDefault="00B658F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A4227A" w:rsidRDefault="00B658F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A4227A" w:rsidRDefault="00C937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869891,41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7C" w:rsidRPr="00C9265C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characterSpacingControl w:val="doNotCompress"/>
  <w:compat/>
  <w:rsids>
    <w:rsidRoot w:val="0020797C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06518"/>
    <w:rsid w:val="001163F8"/>
    <w:rsid w:val="00126897"/>
    <w:rsid w:val="00130DF6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96C96"/>
    <w:rsid w:val="001A445B"/>
    <w:rsid w:val="001B4BAD"/>
    <w:rsid w:val="001D553C"/>
    <w:rsid w:val="001E6D7D"/>
    <w:rsid w:val="002038EF"/>
    <w:rsid w:val="0020797C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218AC"/>
    <w:rsid w:val="0033006B"/>
    <w:rsid w:val="003500E9"/>
    <w:rsid w:val="0035244D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3482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2F22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658F5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37B7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1A6B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72B28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11AF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AYATI~1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6041B-48B7-4D77-AAEF-5146C6E6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Zayatinova</dc:creator>
  <cp:lastModifiedBy>Барнашов</cp:lastModifiedBy>
  <cp:revision>2</cp:revision>
  <cp:lastPrinted>2018-03-27T10:47:00Z</cp:lastPrinted>
  <dcterms:created xsi:type="dcterms:W3CDTF">2018-03-27T10:47:00Z</dcterms:created>
  <dcterms:modified xsi:type="dcterms:W3CDTF">2018-03-27T10:47:00Z</dcterms:modified>
</cp:coreProperties>
</file>